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61" w:rsidRPr="00DB72EF" w:rsidRDefault="004C3361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4C3361" w:rsidRPr="00DB72EF" w:rsidRDefault="004C3361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4C3361" w:rsidRPr="00DB72EF" w:rsidRDefault="004C3361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4C3361" w:rsidRPr="00DB72EF" w:rsidRDefault="004C3361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4C3361" w:rsidRPr="00DB72EF" w:rsidRDefault="004C3361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4C3361" w:rsidRPr="00DB72EF" w:rsidRDefault="004C3361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4C3361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4C3361" w:rsidRPr="00DB72EF" w:rsidRDefault="004C3361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4C3361" w:rsidRDefault="004C3361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4C3361" w:rsidRDefault="004C3361" w:rsidP="001617A4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bookmarkStart w:id="0" w:name="_GoBack"/>
      <w:bookmarkEnd w:id="0"/>
      <w:r>
        <w:rPr>
          <w:b/>
          <w:bCs/>
          <w:color w:val="auto"/>
        </w:rPr>
        <w:t>Dla części I i części II zamówienia*</w:t>
      </w:r>
    </w:p>
    <w:p w:rsidR="004C3361" w:rsidRPr="00DB72EF" w:rsidRDefault="004C3361" w:rsidP="00DB72EF">
      <w:pPr>
        <w:autoSpaceDE/>
        <w:rPr>
          <w:i/>
          <w:color w:val="auto"/>
          <w:lang w:eastAsia="ar-SA"/>
        </w:rPr>
      </w:pPr>
    </w:p>
    <w:p w:rsidR="004C3361" w:rsidRPr="00DB72EF" w:rsidRDefault="004C3361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4C3361" w:rsidRPr="00DB72EF" w:rsidRDefault="004C3361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4C3361" w:rsidRPr="00DB72EF" w:rsidRDefault="004C3361">
      <w:pPr>
        <w:autoSpaceDE/>
        <w:jc w:val="both"/>
        <w:rPr>
          <w:b/>
          <w:i/>
          <w:color w:val="auto"/>
          <w:lang w:eastAsia="ar-SA"/>
        </w:rPr>
      </w:pPr>
    </w:p>
    <w:p w:rsidR="004C3361" w:rsidRDefault="004C3361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4C3361" w:rsidRPr="00DB72EF" w:rsidRDefault="004C3361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4C3361" w:rsidRPr="00DB72EF" w:rsidRDefault="004C3361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4C3361" w:rsidRPr="00DB72EF" w:rsidRDefault="004C3361" w:rsidP="00E266AA">
      <w:pPr>
        <w:autoSpaceDE/>
        <w:rPr>
          <w:i/>
          <w:color w:val="auto"/>
          <w:lang w:eastAsia="ar-SA"/>
        </w:rPr>
      </w:pPr>
    </w:p>
    <w:p w:rsidR="004C3361" w:rsidRPr="00D129FC" w:rsidRDefault="004C3361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4C3361" w:rsidRPr="00B275A6" w:rsidRDefault="004C3361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4C3361" w:rsidRPr="00D8028A" w:rsidRDefault="004C3361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D8028A">
        <w:rPr>
          <w:b/>
          <w:color w:val="auto"/>
          <w:sz w:val="28"/>
          <w:szCs w:val="28"/>
          <w:lang w:eastAsia="ar-SA"/>
        </w:rPr>
        <w:t>„</w:t>
      </w:r>
      <w:r w:rsidRPr="00D8028A">
        <w:rPr>
          <w:b/>
          <w:color w:val="auto"/>
          <w:sz w:val="28"/>
          <w:szCs w:val="28"/>
        </w:rPr>
        <w:t>Budowa sieci wodociągowej w Henrykowie oraz budowa sieci wodociągowej na dz. nr 7 i 54 w Gołanicach w ramach inicjatyw lokalnych</w:t>
      </w:r>
      <w:r w:rsidRPr="00D8028A">
        <w:rPr>
          <w:b/>
          <w:color w:val="auto"/>
          <w:sz w:val="28"/>
          <w:szCs w:val="28"/>
          <w:lang w:eastAsia="ar-SA"/>
        </w:rPr>
        <w:t>”</w:t>
      </w:r>
    </w:p>
    <w:p w:rsidR="004C3361" w:rsidRPr="00E23FD0" w:rsidRDefault="004C3361">
      <w:pPr>
        <w:autoSpaceDE/>
        <w:jc w:val="both"/>
        <w:rPr>
          <w:color w:val="auto"/>
          <w:lang w:eastAsia="ar-SA"/>
        </w:rPr>
      </w:pPr>
    </w:p>
    <w:p w:rsidR="004C3361" w:rsidRPr="00DB72EF" w:rsidRDefault="004C3361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4C3361" w:rsidRPr="00DB72EF" w:rsidRDefault="004C3361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4C3361" w:rsidRPr="00DB72EF" w:rsidRDefault="004C3361">
      <w:pPr>
        <w:autoSpaceDE/>
        <w:jc w:val="both"/>
        <w:rPr>
          <w:lang w:eastAsia="ar-SA"/>
        </w:rPr>
      </w:pPr>
    </w:p>
    <w:p w:rsidR="004C3361" w:rsidRPr="00DB72EF" w:rsidRDefault="004C3361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4C3361" w:rsidRPr="00FF406D" w:rsidRDefault="004C3361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4C3361" w:rsidRPr="00DB72EF" w:rsidRDefault="004C3361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4C3361" w:rsidRPr="002A3B44" w:rsidRDefault="004C3361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4C3361" w:rsidRDefault="004C3361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4C3361" w:rsidRPr="00134442" w:rsidRDefault="004C3361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4C3361" w:rsidRPr="00A64A42" w:rsidRDefault="004C3361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4C3361" w:rsidRPr="00A64A42" w:rsidRDefault="004C3361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4C3361" w:rsidRDefault="004C3361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…………2023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4C3361" w:rsidRPr="00D46125" w:rsidRDefault="004C3361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4C3361" w:rsidRPr="00D46125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361" w:rsidRDefault="004C3361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4C3361" w:rsidRDefault="004C3361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361" w:rsidRDefault="004C3361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4C3361" w:rsidRDefault="004C3361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361" w:rsidRDefault="004C3361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</w:t>
    </w:r>
    <w:r w:rsidRPr="00891E4A">
      <w:rPr>
        <w:color w:val="auto"/>
        <w:lang w:eastAsia="ar-SA"/>
      </w:rPr>
      <w:t>: FS.271.</w:t>
    </w:r>
    <w:r>
      <w:rPr>
        <w:color w:val="auto"/>
        <w:lang w:eastAsia="ar-SA"/>
      </w:rPr>
      <w:t>11</w:t>
    </w:r>
    <w:r w:rsidRPr="00891E4A">
      <w:rPr>
        <w:color w:val="auto"/>
        <w:lang w:eastAsia="ar-SA"/>
      </w:rPr>
      <w:t xml:space="preserve">.2023     </w:t>
    </w:r>
    <w:r>
      <w:rPr>
        <w:lang w:eastAsia="ar-SA"/>
      </w:rPr>
      <w:t xml:space="preserve">                                               </w:t>
    </w:r>
  </w:p>
  <w:p w:rsidR="004C3361" w:rsidRDefault="004C3361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331B"/>
    <w:rsid w:val="000264EE"/>
    <w:rsid w:val="000279EC"/>
    <w:rsid w:val="00030947"/>
    <w:rsid w:val="0005171B"/>
    <w:rsid w:val="000519E6"/>
    <w:rsid w:val="00054E89"/>
    <w:rsid w:val="00094E1B"/>
    <w:rsid w:val="000B19FF"/>
    <w:rsid w:val="000B2F1D"/>
    <w:rsid w:val="000B2F36"/>
    <w:rsid w:val="000C2199"/>
    <w:rsid w:val="000C391C"/>
    <w:rsid w:val="000C48DD"/>
    <w:rsid w:val="000D05AC"/>
    <w:rsid w:val="000E45E2"/>
    <w:rsid w:val="000F41A6"/>
    <w:rsid w:val="00105DA1"/>
    <w:rsid w:val="00111837"/>
    <w:rsid w:val="00114648"/>
    <w:rsid w:val="0012290C"/>
    <w:rsid w:val="001338EE"/>
    <w:rsid w:val="00134442"/>
    <w:rsid w:val="0014606D"/>
    <w:rsid w:val="001617A4"/>
    <w:rsid w:val="001632BC"/>
    <w:rsid w:val="00166A71"/>
    <w:rsid w:val="00173DC0"/>
    <w:rsid w:val="00182466"/>
    <w:rsid w:val="001874C7"/>
    <w:rsid w:val="00194C7F"/>
    <w:rsid w:val="001B10EE"/>
    <w:rsid w:val="001D3EBA"/>
    <w:rsid w:val="001D4984"/>
    <w:rsid w:val="001D6D1D"/>
    <w:rsid w:val="001E100B"/>
    <w:rsid w:val="001E6FE0"/>
    <w:rsid w:val="00213032"/>
    <w:rsid w:val="0021519A"/>
    <w:rsid w:val="00220B20"/>
    <w:rsid w:val="0025432C"/>
    <w:rsid w:val="002641C7"/>
    <w:rsid w:val="00266115"/>
    <w:rsid w:val="00293968"/>
    <w:rsid w:val="00297F94"/>
    <w:rsid w:val="002A344F"/>
    <w:rsid w:val="002A3B44"/>
    <w:rsid w:val="002B3EDD"/>
    <w:rsid w:val="002C36C1"/>
    <w:rsid w:val="00300FF2"/>
    <w:rsid w:val="00322BE8"/>
    <w:rsid w:val="003309D0"/>
    <w:rsid w:val="003548F0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264A8"/>
    <w:rsid w:val="00464864"/>
    <w:rsid w:val="00480D31"/>
    <w:rsid w:val="004901B3"/>
    <w:rsid w:val="004A4E7D"/>
    <w:rsid w:val="004A6002"/>
    <w:rsid w:val="004B18F2"/>
    <w:rsid w:val="004C1766"/>
    <w:rsid w:val="004C2900"/>
    <w:rsid w:val="004C3361"/>
    <w:rsid w:val="004E43DC"/>
    <w:rsid w:val="00500BE5"/>
    <w:rsid w:val="00501057"/>
    <w:rsid w:val="00501609"/>
    <w:rsid w:val="005055E4"/>
    <w:rsid w:val="005066D0"/>
    <w:rsid w:val="00523C16"/>
    <w:rsid w:val="00542CCB"/>
    <w:rsid w:val="00544E5B"/>
    <w:rsid w:val="005570A0"/>
    <w:rsid w:val="00565B23"/>
    <w:rsid w:val="00572248"/>
    <w:rsid w:val="005765D3"/>
    <w:rsid w:val="0058748E"/>
    <w:rsid w:val="00593052"/>
    <w:rsid w:val="005B0CC2"/>
    <w:rsid w:val="005D0B41"/>
    <w:rsid w:val="005D5D0E"/>
    <w:rsid w:val="0062259D"/>
    <w:rsid w:val="00623136"/>
    <w:rsid w:val="00636BFD"/>
    <w:rsid w:val="006651D7"/>
    <w:rsid w:val="00680191"/>
    <w:rsid w:val="00697D40"/>
    <w:rsid w:val="006B199B"/>
    <w:rsid w:val="006B3647"/>
    <w:rsid w:val="006B7633"/>
    <w:rsid w:val="006D04DD"/>
    <w:rsid w:val="006F081B"/>
    <w:rsid w:val="006F12DC"/>
    <w:rsid w:val="00702DD8"/>
    <w:rsid w:val="0073415D"/>
    <w:rsid w:val="0074453E"/>
    <w:rsid w:val="00764BC2"/>
    <w:rsid w:val="007A74D4"/>
    <w:rsid w:val="007B0D77"/>
    <w:rsid w:val="007D339C"/>
    <w:rsid w:val="007D56B4"/>
    <w:rsid w:val="007D6E3F"/>
    <w:rsid w:val="007F099B"/>
    <w:rsid w:val="007F6F4E"/>
    <w:rsid w:val="00812AEE"/>
    <w:rsid w:val="00822757"/>
    <w:rsid w:val="00827F77"/>
    <w:rsid w:val="008376CB"/>
    <w:rsid w:val="00873F25"/>
    <w:rsid w:val="00884E42"/>
    <w:rsid w:val="00891E4A"/>
    <w:rsid w:val="008D2078"/>
    <w:rsid w:val="008D4E93"/>
    <w:rsid w:val="008E6EF9"/>
    <w:rsid w:val="008F16FD"/>
    <w:rsid w:val="00911BCE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2E50"/>
    <w:rsid w:val="00A865F4"/>
    <w:rsid w:val="00A95791"/>
    <w:rsid w:val="00AD7340"/>
    <w:rsid w:val="00AF794F"/>
    <w:rsid w:val="00B10CCF"/>
    <w:rsid w:val="00B261BE"/>
    <w:rsid w:val="00B275A6"/>
    <w:rsid w:val="00B3342F"/>
    <w:rsid w:val="00B54C73"/>
    <w:rsid w:val="00B965EB"/>
    <w:rsid w:val="00BA5C89"/>
    <w:rsid w:val="00BB5858"/>
    <w:rsid w:val="00BE0441"/>
    <w:rsid w:val="00BE0CB2"/>
    <w:rsid w:val="00BE52E8"/>
    <w:rsid w:val="00C157D1"/>
    <w:rsid w:val="00C17033"/>
    <w:rsid w:val="00C2194E"/>
    <w:rsid w:val="00C33106"/>
    <w:rsid w:val="00C36DD4"/>
    <w:rsid w:val="00C53A18"/>
    <w:rsid w:val="00C76270"/>
    <w:rsid w:val="00C8224E"/>
    <w:rsid w:val="00C94C68"/>
    <w:rsid w:val="00CB14A3"/>
    <w:rsid w:val="00CB419D"/>
    <w:rsid w:val="00CB5D05"/>
    <w:rsid w:val="00CD1FBD"/>
    <w:rsid w:val="00CF1AB6"/>
    <w:rsid w:val="00D129FC"/>
    <w:rsid w:val="00D2180E"/>
    <w:rsid w:val="00D27D2C"/>
    <w:rsid w:val="00D45740"/>
    <w:rsid w:val="00D46125"/>
    <w:rsid w:val="00D53D64"/>
    <w:rsid w:val="00D5702F"/>
    <w:rsid w:val="00D656E8"/>
    <w:rsid w:val="00D8028A"/>
    <w:rsid w:val="00DB72EF"/>
    <w:rsid w:val="00DE3F47"/>
    <w:rsid w:val="00DE6413"/>
    <w:rsid w:val="00DE72B9"/>
    <w:rsid w:val="00DE7818"/>
    <w:rsid w:val="00DF148D"/>
    <w:rsid w:val="00E00087"/>
    <w:rsid w:val="00E04DB3"/>
    <w:rsid w:val="00E17601"/>
    <w:rsid w:val="00E23FD0"/>
    <w:rsid w:val="00E266AA"/>
    <w:rsid w:val="00E43244"/>
    <w:rsid w:val="00E61FEB"/>
    <w:rsid w:val="00E73CF3"/>
    <w:rsid w:val="00E82B7A"/>
    <w:rsid w:val="00F06230"/>
    <w:rsid w:val="00F116E3"/>
    <w:rsid w:val="00F12B0F"/>
    <w:rsid w:val="00F203A3"/>
    <w:rsid w:val="00F25361"/>
    <w:rsid w:val="00F35E94"/>
    <w:rsid w:val="00F45E14"/>
    <w:rsid w:val="00F53668"/>
    <w:rsid w:val="00F7205D"/>
    <w:rsid w:val="00FA2F76"/>
    <w:rsid w:val="00FB1D7C"/>
    <w:rsid w:val="00FC061E"/>
    <w:rsid w:val="00FC5FA8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7A4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6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266</Words>
  <Characters>1596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42</cp:revision>
  <dcterms:created xsi:type="dcterms:W3CDTF">2021-04-20T12:35:00Z</dcterms:created>
  <dcterms:modified xsi:type="dcterms:W3CDTF">2023-07-27T14:34:00Z</dcterms:modified>
</cp:coreProperties>
</file>